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Tandridge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Tandridge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Tandridge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Tandridge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Tandridge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Tandridge are estimated to have a score of 1-2 on the PGSI (low-risk gambling), whilst </w:t>
      </w:r>
      <w:r w:rsidRPr="00773DF7">
        <w:rPr>
          <w:rFonts w:ascii="Libre Franklin Light" w:hAnsi="Libre Franklin Light" w:cs="Calibri Light"/>
          <w:b/>
          <w:bCs/>
          <w:color w:val="C45911" w:themeColor="accent2" w:themeShade="BF"/>
        </w:rPr>
        <w:t xml:space="preserve">2.5%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Tandridge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Tandridge is estimated to be </w:t>
      </w:r>
      <w:r w:rsidRPr="00773DF7">
        <w:rPr>
          <w:rFonts w:ascii="Libre Franklin Light" w:eastAsia="Times New Roman" w:hAnsi="Libre Franklin Light" w:cs="Calibri Light"/>
          <w:b/>
          <w:bCs/>
          <w:color w:val="C45911" w:themeColor="accent2" w:themeShade="BF"/>
        </w:rPr>
        <w:t xml:space="preserve">£2,881,223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Tandridge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Tandridge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Tandridge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Tandridge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Tandridg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Tandridge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Tandridg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Tandridge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34.6%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Tandridge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Tandridg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Tandridge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28.0%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Tandridge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Tandridge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Tandridge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Tandridge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Tandridge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£2,881,223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Tandridge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£46,930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£970,547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£69,527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£19,554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£35,850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£1,738,815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£2,881,223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Tandridge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Tandridge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23.6%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Tandridge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Tandridge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10.6%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Tandridge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Tandridge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49.5%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Tandridge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23.6%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Tandridge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Tandridge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10.6%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Tandridge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Tandridge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49.5%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Tandridge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8ADCF7ED-5D83-44D5-B6E3-28762830F160}"/>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